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53CC51E1" w:rsidRDefault="00997F14" w14:paraId="7F883F64" w14:textId="2C058B9E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3CC51E1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3CC51E1" w:rsidR="00D8678B">
        <w:rPr>
          <w:rFonts w:ascii="Corbel" w:hAnsi="Corbel"/>
          <w:i w:val="1"/>
          <w:iCs w:val="1"/>
        </w:rPr>
        <w:t xml:space="preserve">Załącznik nr </w:t>
      </w:r>
      <w:r w:rsidRPr="53CC51E1" w:rsidR="006F31E2">
        <w:rPr>
          <w:rFonts w:ascii="Corbel" w:hAnsi="Corbel"/>
          <w:i w:val="1"/>
          <w:iCs w:val="1"/>
        </w:rPr>
        <w:t>1.5</w:t>
      </w:r>
      <w:r w:rsidRPr="53CC51E1" w:rsidR="00D8678B">
        <w:rPr>
          <w:rFonts w:ascii="Corbel" w:hAnsi="Corbel"/>
          <w:i w:val="1"/>
          <w:iCs w:val="1"/>
        </w:rPr>
        <w:t xml:space="preserve"> do Zarządzenia</w:t>
      </w:r>
      <w:r w:rsidRPr="53CC51E1" w:rsidR="002A22BF">
        <w:rPr>
          <w:rFonts w:ascii="Corbel" w:hAnsi="Corbel"/>
          <w:i w:val="1"/>
          <w:iCs w:val="1"/>
        </w:rPr>
        <w:t xml:space="preserve"> Rektora </w:t>
      </w:r>
      <w:r w:rsidRPr="53CC51E1" w:rsidR="002A22BF">
        <w:rPr>
          <w:rFonts w:ascii="Corbel" w:hAnsi="Corbel"/>
          <w:i w:val="1"/>
          <w:iCs w:val="1"/>
        </w:rPr>
        <w:t>UR</w:t>
      </w:r>
      <w:r w:rsidRPr="53CC51E1" w:rsidR="00CD6897">
        <w:rPr>
          <w:rFonts w:ascii="Corbel" w:hAnsi="Corbel"/>
          <w:i w:val="1"/>
          <w:iCs w:val="1"/>
        </w:rPr>
        <w:t xml:space="preserve"> nr</w:t>
      </w:r>
      <w:r w:rsidRPr="53CC51E1" w:rsidR="00CD6897">
        <w:rPr>
          <w:rFonts w:ascii="Corbel" w:hAnsi="Corbel"/>
          <w:i w:val="1"/>
          <w:iCs w:val="1"/>
        </w:rPr>
        <w:t xml:space="preserve"> </w:t>
      </w:r>
      <w:r w:rsidRPr="53CC51E1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5895AC3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D76E26">
        <w:rPr>
          <w:rFonts w:ascii="Corbel" w:hAnsi="Corbel"/>
          <w:i/>
          <w:smallCaps/>
          <w:sz w:val="24"/>
          <w:szCs w:val="24"/>
        </w:rPr>
        <w:t>2023/2024 – 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="0085747A" w:rsidP="53CC51E1" w:rsidRDefault="00445970" w14:paraId="6FC1597C" w14:textId="4C1A68FA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D76E26">
        <w:rPr>
          <w:rFonts w:ascii="Corbel" w:hAnsi="Corbel"/>
          <w:sz w:val="20"/>
          <w:szCs w:val="20"/>
        </w:rPr>
        <w:t>2023/2024</w:t>
      </w:r>
    </w:p>
    <w:p w:rsidRPr="00D76E26" w:rsidR="00D76E26" w:rsidP="00D76E26" w:rsidRDefault="00D76E26" w14:paraId="4BD4FB77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0B819C8" w14:paraId="7B6B3F27" w14:textId="77777777">
        <w:tc>
          <w:tcPr>
            <w:tcW w:w="2694" w:type="dxa"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4EC5200C" w14:textId="459B6F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instytucje administracji i prawa administracyjnego</w:t>
            </w:r>
          </w:p>
        </w:tc>
      </w:tr>
      <w:tr w:rsidRPr="00B169DF" w:rsidR="0085747A" w:rsidTr="00B819C8" w14:paraId="1820FF8A" w14:textId="77777777">
        <w:tc>
          <w:tcPr>
            <w:tcW w:w="2694" w:type="dxa"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51147032" w14:textId="7CC372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Pr="00B169DF" w:rsidR="0085747A" w:rsidTr="00B819C8" w14:paraId="4D36C4B5" w14:textId="77777777">
        <w:tc>
          <w:tcPr>
            <w:tcW w:w="2694" w:type="dxa"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7B56D503" w14:textId="63A83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0B819C8" w14:paraId="6C3038C7" w14:textId="77777777">
        <w:tc>
          <w:tcPr>
            <w:tcW w:w="2694" w:type="dxa"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325E7160" w14:textId="60E31E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B169DF" w:rsidR="0085747A" w:rsidTr="00B819C8" w14:paraId="192BD65A" w14:textId="77777777">
        <w:tc>
          <w:tcPr>
            <w:tcW w:w="2694" w:type="dxa"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268A0D45" w14:textId="4F7C64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0B819C8" w14:paraId="70304835" w14:textId="77777777">
        <w:tc>
          <w:tcPr>
            <w:tcW w:w="2694" w:type="dxa"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234D8692" w14:textId="5EB0BC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85747A" w:rsidTr="00B819C8" w14:paraId="388F3755" w14:textId="77777777">
        <w:tc>
          <w:tcPr>
            <w:tcW w:w="2694" w:type="dxa"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7E37AA5A" w14:textId="337837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85747A" w:rsidTr="00B819C8" w14:paraId="09205566" w14:textId="77777777">
        <w:tc>
          <w:tcPr>
            <w:tcW w:w="2694" w:type="dxa"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21453" w14:paraId="6994B63E" w14:textId="6FE90E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00B819C8" w14:paraId="0C05C2EC" w14:textId="77777777">
        <w:tc>
          <w:tcPr>
            <w:tcW w:w="2694" w:type="dxa"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0F676120" w14:textId="187913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Pr="00B169DF" w:rsidR="0085747A" w:rsidTr="00B819C8" w14:paraId="7ACCBA8E" w14:textId="77777777">
        <w:tc>
          <w:tcPr>
            <w:tcW w:w="2694" w:type="dxa"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0EA21357" w14:textId="7CD89D6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Pr="00B169DF" w:rsidR="00923D7D" w:rsidTr="00B819C8" w14:paraId="331F9495" w14:textId="77777777">
        <w:tc>
          <w:tcPr>
            <w:tcW w:w="2694" w:type="dxa"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169DF" w:rsidR="00923D7D" w:rsidP="009C54AE" w:rsidRDefault="0081798E" w14:paraId="64D3F9B6" w14:textId="687F48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0B819C8" w14:paraId="339BFB5F" w14:textId="77777777">
        <w:tc>
          <w:tcPr>
            <w:tcW w:w="2694" w:type="dxa"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B169DF" w:rsidR="0085747A" w:rsidP="009C54AE" w:rsidRDefault="0081798E" w14:paraId="0F0450C9" w14:textId="4BDEDB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455A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85747A" w:rsidTr="00B819C8" w14:paraId="0AD0E368" w14:textId="77777777">
        <w:tc>
          <w:tcPr>
            <w:tcW w:w="2694" w:type="dxa"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21453" w:rsidP="009C54AE" w:rsidRDefault="00821453" w14:paraId="71AFE87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Wykład: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Ewa Kubas</w:t>
            </w:r>
          </w:p>
          <w:p w:rsidRPr="00B169DF" w:rsidR="0085747A" w:rsidP="009C54AE" w:rsidRDefault="00821453" w14:paraId="6C837949" w14:textId="725140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Ćwiczenia: 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 xml:space="preserve">mgr Szymon </w:t>
            </w:r>
            <w:proofErr w:type="spellStart"/>
            <w:r w:rsidR="0081798E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53CC51E1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53CC51E1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CC51E1" w:rsidR="00015B8F">
              <w:rPr>
                <w:rFonts w:ascii="Corbel" w:hAnsi="Corbel"/>
              </w:rPr>
              <w:t>Wykł</w:t>
            </w:r>
            <w:r w:rsidRPr="53CC51E1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53CC51E1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CC51E1" w:rsidR="00015B8F">
              <w:rPr>
                <w:rFonts w:ascii="Corbel" w:hAnsi="Corbel"/>
              </w:rPr>
              <w:t>Konw</w:t>
            </w:r>
            <w:r w:rsidRPr="53CC51E1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CC51E1" w:rsidR="00015B8F">
              <w:rPr>
                <w:rFonts w:ascii="Corbel" w:hAnsi="Corbel"/>
              </w:rPr>
              <w:t>Sem</w:t>
            </w:r>
            <w:r w:rsidRPr="53CC51E1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53CC51E1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CC51E1" w:rsidR="00015B8F">
              <w:rPr>
                <w:rFonts w:ascii="Corbel" w:hAnsi="Corbel"/>
              </w:rPr>
              <w:t>Prakt</w:t>
            </w:r>
            <w:r w:rsidRPr="53CC51E1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53CC51E1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81798E" w14:paraId="1719D624" w14:textId="000EFB7D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3CC51E1" w:rsidR="0081798E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81798E" w14:paraId="5538CF23" w14:textId="4DDC9F9B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3CC51E1" w:rsidR="0081798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81798E" w14:paraId="7F6F440F" w14:textId="4D234666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3CC51E1" w:rsidR="0081798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6A92E53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53CC51E1" w:rsidRDefault="0081798E" w14:paraId="6A0F2B8E" w14:textId="6D289E59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3CC51E1" w:rsidR="0081798E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85747A" w14:paraId="5F436D6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1798E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53CC51E1" w:rsidRDefault="00E22FBC" w14:paraId="06A2025E" w14:textId="60A2105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3CC51E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3CC51E1" w:rsidR="00E22FBC">
        <w:rPr>
          <w:rFonts w:ascii="Corbel" w:hAnsi="Corbel"/>
          <w:caps w:val="0"/>
          <w:smallCaps w:val="0"/>
        </w:rPr>
        <w:t>For</w:t>
      </w:r>
      <w:r w:rsidRPr="53CC51E1" w:rsidR="00445970">
        <w:rPr>
          <w:rFonts w:ascii="Corbel" w:hAnsi="Corbel"/>
          <w:caps w:val="0"/>
          <w:smallCaps w:val="0"/>
        </w:rPr>
        <w:t xml:space="preserve">ma zaliczenia </w:t>
      </w:r>
      <w:r w:rsidRPr="53CC51E1" w:rsidR="00445970">
        <w:rPr>
          <w:rFonts w:ascii="Corbel" w:hAnsi="Corbel"/>
          <w:caps w:val="0"/>
          <w:smallCaps w:val="0"/>
        </w:rPr>
        <w:t xml:space="preserve">przedmiotu </w:t>
      </w:r>
      <w:r w:rsidRPr="53CC51E1" w:rsidR="00E22FBC">
        <w:rPr>
          <w:rFonts w:ascii="Corbel" w:hAnsi="Corbel"/>
          <w:caps w:val="0"/>
          <w:smallCaps w:val="0"/>
        </w:rPr>
        <w:t>(</w:t>
      </w:r>
      <w:r w:rsidRPr="53CC51E1" w:rsidR="00E22FBC">
        <w:rPr>
          <w:rFonts w:ascii="Corbel" w:hAnsi="Corbel"/>
          <w:caps w:val="0"/>
          <w:smallCaps w:val="0"/>
        </w:rPr>
        <w:t xml:space="preserve">z toku) </w:t>
      </w:r>
      <w:r w:rsidRPr="53CC51E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81798E" w:rsidR="009C54AE" w:rsidP="0081798E" w:rsidRDefault="0081798E" w14:paraId="1041826E" w14:textId="1BC57282">
      <w:pPr>
        <w:spacing w:after="0"/>
        <w:jc w:val="both"/>
        <w:rPr>
          <w:rFonts w:ascii="Corbel" w:hAnsi="Corbel"/>
        </w:rPr>
      </w:pPr>
      <w:r w:rsidRPr="00580E8D">
        <w:rPr>
          <w:rFonts w:ascii="Corbel" w:hAnsi="Corbel"/>
          <w:bCs/>
        </w:rPr>
        <w:t>Eg</w:t>
      </w:r>
      <w:r w:rsidRPr="00D17F70">
        <w:rPr>
          <w:rFonts w:ascii="Corbel" w:hAnsi="Corbel"/>
        </w:rPr>
        <w:t>zamin w formie pisemnej lub ustnej.</w:t>
      </w:r>
      <w:r w:rsidRPr="00D07D4A">
        <w:rPr>
          <w:rFonts w:ascii="Corbel" w:hAnsi="Corbel"/>
        </w:rPr>
        <w:t xml:space="preserve"> </w:t>
      </w:r>
      <w:r w:rsidRPr="00D17F70">
        <w:rPr>
          <w:rFonts w:ascii="Corbel" w:hAnsi="Corbel"/>
        </w:rPr>
        <w:t>Egzamin pisemny zawierać może pytania testowe, otwarte oraz problemy do rozwiązania.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3CC51E1" w:rsidR="0085747A">
        <w:rPr>
          <w:rFonts w:ascii="Corbel" w:hAnsi="Corbel"/>
        </w:rPr>
        <w:t xml:space="preserve">2.Wymagania wstępne </w:t>
      </w:r>
    </w:p>
    <w:p w:rsidR="53CC51E1" w:rsidP="53CC51E1" w:rsidRDefault="53CC51E1" w14:paraId="7C62E862" w14:textId="36C97B9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81798E" w:rsidRDefault="0081798E" w14:paraId="1BB8AE6C" w14:textId="4E571A7D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mallCaps/>
                <w:color w:val="000000"/>
                <w:szCs w:val="24"/>
              </w:rPr>
              <w:t>Brak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3CC51E1" w:rsidRDefault="53CC51E1" w14:paraId="20CA04F9" w14:textId="50A62EEB">
      <w:r>
        <w:br w:type="page"/>
      </w:r>
    </w:p>
    <w:p w:rsidRPr="00B169DF" w:rsidR="0085747A" w:rsidP="53CC51E1" w:rsidRDefault="0071620A" w14:paraId="25F38AC3" w14:textId="01A5D217">
      <w:pPr>
        <w:pStyle w:val="Punktygwne"/>
        <w:spacing w:before="0" w:after="0"/>
        <w:rPr>
          <w:rFonts w:ascii="Corbel" w:hAnsi="Corbel"/>
        </w:rPr>
      </w:pPr>
      <w:r w:rsidRPr="53CC51E1" w:rsidR="0071620A">
        <w:rPr>
          <w:rFonts w:ascii="Corbel" w:hAnsi="Corbel"/>
        </w:rPr>
        <w:t>3.</w:t>
      </w:r>
      <w:r w:rsidRPr="53CC51E1" w:rsidR="0085747A">
        <w:rPr>
          <w:rFonts w:ascii="Corbel" w:hAnsi="Corbel"/>
        </w:rPr>
        <w:t xml:space="preserve"> </w:t>
      </w:r>
      <w:r w:rsidRPr="53CC51E1" w:rsidR="00A84C85">
        <w:rPr>
          <w:rFonts w:ascii="Corbel" w:hAnsi="Corbel"/>
        </w:rPr>
        <w:t xml:space="preserve">cele, efekty uczenia </w:t>
      </w:r>
      <w:r w:rsidRPr="53CC51E1" w:rsidR="00A84C85">
        <w:rPr>
          <w:rFonts w:ascii="Corbel" w:hAnsi="Corbel"/>
        </w:rPr>
        <w:t>się</w:t>
      </w:r>
      <w:r w:rsidRPr="53CC51E1" w:rsidR="0085747A">
        <w:rPr>
          <w:rFonts w:ascii="Corbel" w:hAnsi="Corbel"/>
        </w:rPr>
        <w:t>,</w:t>
      </w:r>
      <w:r w:rsidRPr="53CC51E1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85747A" w:rsidTr="53CC51E1" w14:paraId="3370B0D4" w14:textId="77777777">
        <w:tc>
          <w:tcPr>
            <w:tcW w:w="851" w:type="dxa"/>
            <w:tcMar/>
            <w:vAlign w:val="center"/>
          </w:tcPr>
          <w:p w:rsidRPr="00B169DF" w:rsidR="0085747A" w:rsidP="009C54AE" w:rsidRDefault="0085747A" w14:paraId="14E4A4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B169DF" w:rsidR="0085747A" w:rsidP="009C54AE" w:rsidRDefault="00EB4902" w14:paraId="2283C030" w14:textId="590223E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94FA6">
              <w:rPr>
                <w:rFonts w:ascii="Corbel" w:hAnsi="Corbel"/>
                <w:b w:val="0"/>
                <w:sz w:val="24"/>
                <w:szCs w:val="24"/>
              </w:rPr>
              <w:t>Student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posiada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wiedzę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dotyczącą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ustroju </w:t>
            </w:r>
            <w:r w:rsidRPr="00F94FA6">
              <w:rPr>
                <w:rFonts w:ascii="Corbel" w:hAnsi="Corbel"/>
                <w:b w:val="0"/>
                <w:sz w:val="24"/>
                <w:szCs w:val="24"/>
              </w:rPr>
              <w:t>administracji zarówno rządowej, jak i samorządowej.</w:t>
            </w:r>
          </w:p>
        </w:tc>
      </w:tr>
      <w:tr w:rsidRPr="00B169DF" w:rsidR="0085747A" w:rsidTr="53CC51E1" w14:paraId="497B1469" w14:textId="77777777">
        <w:tc>
          <w:tcPr>
            <w:tcW w:w="851" w:type="dxa"/>
            <w:tcMar/>
            <w:vAlign w:val="center"/>
          </w:tcPr>
          <w:p w:rsidRPr="00B169DF" w:rsidR="0085747A" w:rsidP="009C54AE" w:rsidRDefault="0081798E" w14:paraId="053C821F" w14:textId="436D68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B169DF" w:rsidR="0085747A" w:rsidP="009C54AE" w:rsidRDefault="00EB4902" w14:paraId="7D588F36" w14:textId="571669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Student potrafi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przedstawi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ć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podstawow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e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instytucj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e administracji i prawa administracyjnego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oraz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pokazać 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problem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y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związan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e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z ich funkcjonowaniem</w:t>
            </w:r>
          </w:p>
        </w:tc>
      </w:tr>
      <w:tr w:rsidRPr="00B169DF" w:rsidR="0085747A" w:rsidTr="53CC51E1" w14:paraId="3D8D058C" w14:textId="77777777">
        <w:tc>
          <w:tcPr>
            <w:tcW w:w="851" w:type="dxa"/>
            <w:tcMar/>
            <w:vAlign w:val="center"/>
          </w:tcPr>
          <w:p w:rsidRPr="00B169DF" w:rsidR="0085747A" w:rsidP="009C54AE" w:rsidRDefault="0085747A" w14:paraId="11CADB7C" w14:textId="152AA6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179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Mar/>
            <w:vAlign w:val="center"/>
          </w:tcPr>
          <w:p w:rsidRPr="00B169DF" w:rsidR="0085747A" w:rsidP="009C54AE" w:rsidRDefault="00EB4902" w14:paraId="2E52E7A2" w14:textId="4ED40C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>potrafi wskazać</w:t>
            </w:r>
            <w:r w:rsidRPr="53CC51E1" w:rsidR="408E7F5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wybrane problemy współczesnej administracji publicznej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B169DF" w:rsidR="0085747A" w:rsidTr="53CC51E1" w14:paraId="13985E3C" w14:textId="77777777">
        <w:tc>
          <w:tcPr>
            <w:tcW w:w="1701" w:type="dxa"/>
            <w:tcMar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85747A" w:rsidTr="53CC51E1" w14:paraId="7AB2AB52" w14:textId="77777777">
        <w:tc>
          <w:tcPr>
            <w:tcW w:w="1701" w:type="dxa"/>
            <w:tcMar/>
          </w:tcPr>
          <w:p w:rsidRPr="00B169DF" w:rsidR="0085747A" w:rsidP="009C54AE" w:rsidRDefault="0085747A" w14:paraId="5763D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B169DF" w:rsidR="0085747A" w:rsidP="009C54AE" w:rsidRDefault="00EB4902" w14:paraId="2CE762DC" w14:textId="4F0EBD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 xml:space="preserve">Definiuje </w:t>
            </w:r>
            <w:r>
              <w:rPr>
                <w:rFonts w:ascii="Corbel" w:hAnsi="Corbel"/>
                <w:b w:val="0"/>
                <w:bCs/>
              </w:rPr>
              <w:t>podstawowe pojęcia</w:t>
            </w:r>
            <w:r w:rsidRPr="00843963">
              <w:rPr>
                <w:rFonts w:ascii="Corbel" w:hAnsi="Corbel"/>
                <w:b w:val="0"/>
                <w:bCs/>
              </w:rPr>
              <w:t xml:space="preserve"> z zakresu administracji i prawa administracyjnego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Mar/>
          </w:tcPr>
          <w:p w:rsidRPr="00B169DF" w:rsidR="0085747A" w:rsidP="009C54AE" w:rsidRDefault="00EB4902" w14:paraId="43C86AB6" w14:textId="03982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B169DF" w:rsidR="0085747A" w:rsidTr="53CC51E1" w14:paraId="0743ADBC" w14:textId="77777777">
        <w:tc>
          <w:tcPr>
            <w:tcW w:w="1701" w:type="dxa"/>
            <w:tcMar/>
          </w:tcPr>
          <w:p w:rsidRPr="00B169DF" w:rsidR="0085747A" w:rsidP="009C54AE" w:rsidRDefault="0085747A" w14:paraId="33635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B169DF" w:rsidR="0085747A" w:rsidP="009C54AE" w:rsidRDefault="00EB4902" w14:paraId="04D44BA6" w14:textId="4F1C49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Ocenia i wykorzystuje wiedzę teoretyczną do opisu i analizowania przyczyn i przebiegu procesów i zjawisk w obrębie administracji oraz potrafi formułować własne opinie</w:t>
            </w:r>
          </w:p>
        </w:tc>
        <w:tc>
          <w:tcPr>
            <w:tcW w:w="1873" w:type="dxa"/>
            <w:tcMar/>
          </w:tcPr>
          <w:p w:rsidRPr="00B169DF" w:rsidR="0085747A" w:rsidP="009C54AE" w:rsidRDefault="00EB4902" w14:paraId="5F66D69A" w14:textId="2C831A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 xml:space="preserve"> K_U01</w:t>
            </w:r>
          </w:p>
        </w:tc>
      </w:tr>
      <w:tr w:rsidRPr="00B169DF" w:rsidR="0085747A" w:rsidTr="53CC51E1" w14:paraId="2AA74C64" w14:textId="77777777">
        <w:tc>
          <w:tcPr>
            <w:tcW w:w="1701" w:type="dxa"/>
            <w:tcMar/>
          </w:tcPr>
          <w:p w:rsidRPr="00B169DF" w:rsidR="0085747A" w:rsidP="009C54AE" w:rsidRDefault="00EB4902" w14:paraId="4A6CCC54" w14:textId="744EE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B169DF" w:rsidR="0085747A" w:rsidP="009C54AE" w:rsidRDefault="00EB4902" w14:paraId="4AE793D9" w14:textId="2C0B4B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Stosuje przepisy prawa administracyjnego do rozstrzygania konkretnych problemów i stanów faktycznych (kazusów)</w:t>
            </w:r>
          </w:p>
        </w:tc>
        <w:tc>
          <w:tcPr>
            <w:tcW w:w="1873" w:type="dxa"/>
            <w:tcMar/>
          </w:tcPr>
          <w:p w:rsidRPr="00B169DF" w:rsidR="0085747A" w:rsidP="009C54AE" w:rsidRDefault="00EB4902" w14:paraId="311FC3CD" w14:textId="7E5152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K_K02,</w:t>
            </w:r>
          </w:p>
        </w:tc>
      </w:tr>
      <w:tr w:rsidRPr="00B169DF" w:rsidR="00EB4902" w:rsidTr="53CC51E1" w14:paraId="66473E4C" w14:textId="77777777">
        <w:tc>
          <w:tcPr>
            <w:tcW w:w="1701" w:type="dxa"/>
            <w:tcMar/>
          </w:tcPr>
          <w:p w:rsidR="00EB4902" w:rsidP="009C54AE" w:rsidRDefault="00EB4902" w14:paraId="79B1A491" w14:textId="24857D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B169DF" w:rsidR="00EB4902" w:rsidP="53CC51E1" w:rsidRDefault="00EB4902" w14:paraId="2F0337A7" w14:textId="7E48067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3CC51E1" w:rsidR="408E7F59">
              <w:rPr>
                <w:rFonts w:ascii="Corbel" w:hAnsi="Corbel"/>
                <w:b w:val="0"/>
                <w:bCs w:val="0"/>
              </w:rPr>
              <w:t xml:space="preserve">Posiada świadomość swojej wiedzy </w:t>
            </w:r>
            <w:r w:rsidRPr="53CC51E1" w:rsidR="408E7F59">
              <w:rPr>
                <w:rFonts w:ascii="Corbel" w:hAnsi="Corbel"/>
                <w:b w:val="0"/>
                <w:bCs w:val="0"/>
              </w:rPr>
              <w:t>oraz zdolność</w:t>
            </w:r>
            <w:r w:rsidRPr="53CC51E1" w:rsidR="408E7F59">
              <w:rPr>
                <w:rFonts w:ascii="Corbel" w:hAnsi="Corbel"/>
                <w:b w:val="0"/>
                <w:bCs w:val="0"/>
              </w:rPr>
              <w:t xml:space="preserve"> do jej pogłębiania i nadążania za zmianami w prawie administracyjnym</w:t>
            </w:r>
          </w:p>
        </w:tc>
        <w:tc>
          <w:tcPr>
            <w:tcW w:w="1873" w:type="dxa"/>
            <w:tcMar/>
          </w:tcPr>
          <w:p w:rsidRPr="00B169DF" w:rsidR="00EB4902" w:rsidP="009C54AE" w:rsidRDefault="00EB4902" w14:paraId="297AC794" w14:textId="1932D6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B169DF" w:rsidR="00EB4902" w:rsidTr="53CC51E1" w14:paraId="6B329AD4" w14:textId="77777777">
        <w:tc>
          <w:tcPr>
            <w:tcW w:w="1701" w:type="dxa"/>
            <w:tcMar/>
          </w:tcPr>
          <w:p w:rsidR="00EB4902" w:rsidP="009C54AE" w:rsidRDefault="00EB4902" w14:paraId="77671F3D" w14:textId="0975E0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B169DF" w:rsidR="00EB4902" w:rsidP="009C54AE" w:rsidRDefault="00EB4902" w14:paraId="4A266EDB" w14:textId="62ED7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963">
              <w:rPr>
                <w:rFonts w:ascii="Corbel" w:hAnsi="Corbel"/>
                <w:b w:val="0"/>
                <w:bCs/>
              </w:rPr>
              <w:t>Rozumie konieczność śledzenia zmian legislacyjnych w zakresie regulacji normatywnych odnoszących się do administracji</w:t>
            </w:r>
          </w:p>
        </w:tc>
        <w:tc>
          <w:tcPr>
            <w:tcW w:w="1873" w:type="dxa"/>
            <w:tcMar/>
          </w:tcPr>
          <w:p w:rsidRPr="00B169DF" w:rsidR="00EB4902" w:rsidP="009C54AE" w:rsidRDefault="00EB4902" w14:paraId="3F779F9A" w14:textId="278305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9591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3CC51E1" w14:paraId="404FE5A4" w14:textId="77777777">
        <w:tc>
          <w:tcPr>
            <w:tcW w:w="9520" w:type="dxa"/>
            <w:tcMar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EB4902" w:rsidTr="53CC51E1" w14:paraId="5B5344AE" w14:textId="77777777">
        <w:tc>
          <w:tcPr>
            <w:tcW w:w="9520" w:type="dxa"/>
            <w:tcMar/>
          </w:tcPr>
          <w:p w:rsidRPr="00B169DF" w:rsidR="00EB4902" w:rsidP="00EB4902" w:rsidRDefault="00EB4902" w14:paraId="54299C05" w14:textId="251A779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 xml:space="preserve">1. Pojęcie administracji i </w:t>
            </w:r>
            <w:r>
              <w:t xml:space="preserve">prawa </w:t>
            </w:r>
            <w:r w:rsidRPr="006B6ACB">
              <w:t>administracyjnego</w:t>
            </w:r>
            <w:r>
              <w:t>. Podział norm prawa administracyjnego. – 2 godz.</w:t>
            </w:r>
          </w:p>
        </w:tc>
      </w:tr>
      <w:tr w:rsidRPr="00B169DF" w:rsidR="00EB4902" w:rsidTr="53CC51E1" w14:paraId="2B67E534" w14:textId="77777777">
        <w:tc>
          <w:tcPr>
            <w:tcW w:w="9520" w:type="dxa"/>
            <w:tcMar/>
          </w:tcPr>
          <w:p w:rsidRPr="00B169DF" w:rsidR="00EB4902" w:rsidP="00EB4902" w:rsidRDefault="00EB4902" w14:paraId="247EB163" w14:textId="6FC211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 xml:space="preserve">2. Źródła prawa administracyjnego </w:t>
            </w:r>
            <w:r w:rsidR="00E649C5">
              <w:t>–</w:t>
            </w:r>
            <w:r>
              <w:t xml:space="preserve"> </w:t>
            </w:r>
            <w:r w:rsidR="00E649C5">
              <w:t xml:space="preserve">4 </w:t>
            </w:r>
            <w:r>
              <w:t>godz.</w:t>
            </w:r>
          </w:p>
        </w:tc>
      </w:tr>
      <w:tr w:rsidRPr="00B169DF" w:rsidR="00EB4902" w:rsidTr="53CC51E1" w14:paraId="232BD50F" w14:textId="77777777">
        <w:tc>
          <w:tcPr>
            <w:tcW w:w="9520" w:type="dxa"/>
            <w:tcMar/>
          </w:tcPr>
          <w:p w:rsidRPr="00B169DF" w:rsidR="00EB4902" w:rsidP="00EB4902" w:rsidRDefault="00EB4902" w14:paraId="4BD0C53F" w14:textId="210D0E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3. Podmioty administrujące – 2 godz.</w:t>
            </w:r>
          </w:p>
        </w:tc>
      </w:tr>
      <w:tr w:rsidRPr="00B169DF" w:rsidR="00EB4902" w:rsidTr="53CC51E1" w14:paraId="2156A265" w14:textId="77777777">
        <w:tc>
          <w:tcPr>
            <w:tcW w:w="9520" w:type="dxa"/>
            <w:tcMar/>
          </w:tcPr>
          <w:p w:rsidRPr="00B169DF" w:rsidR="00EB4902" w:rsidP="00EB4902" w:rsidRDefault="00EB4902" w14:paraId="4C3ED3F8" w14:textId="75A3239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4. Niezespolona administracja rządowa</w:t>
            </w:r>
            <w:r>
              <w:t xml:space="preserve"> – </w:t>
            </w:r>
            <w:r w:rsidR="00E649C5">
              <w:t>2</w:t>
            </w:r>
            <w:r>
              <w:t xml:space="preserve"> godz.</w:t>
            </w:r>
          </w:p>
        </w:tc>
      </w:tr>
      <w:tr w:rsidRPr="00B169DF" w:rsidR="00EB4902" w:rsidTr="53CC51E1" w14:paraId="516A9327" w14:textId="77777777">
        <w:tc>
          <w:tcPr>
            <w:tcW w:w="9520" w:type="dxa"/>
            <w:tcMar/>
          </w:tcPr>
          <w:p w:rsidRPr="00B169DF" w:rsidR="00EB4902" w:rsidP="00EB4902" w:rsidRDefault="00E649C5" w14:paraId="17090DFE" w14:textId="3326A69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5. Samorząd terytorialny – zagadnienia ogólne, organizacja i funkcjonowanie</w:t>
            </w:r>
            <w:r>
              <w:t xml:space="preserve"> – 6 godz.</w:t>
            </w:r>
          </w:p>
        </w:tc>
      </w:tr>
      <w:tr w:rsidRPr="00B169DF" w:rsidR="00EB4902" w:rsidTr="53CC51E1" w14:paraId="4B1957FA" w14:textId="77777777">
        <w:tc>
          <w:tcPr>
            <w:tcW w:w="9520" w:type="dxa"/>
            <w:tcMar/>
          </w:tcPr>
          <w:p w:rsidRPr="00B169DF" w:rsidR="00EB4902" w:rsidP="00EB4902" w:rsidRDefault="00E649C5" w14:paraId="0007ECF0" w14:textId="1C891F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B6ACB">
              <w:t>6. Wybrane problemy jednostek samorządu terytorialnego</w:t>
            </w:r>
            <w:r>
              <w:t xml:space="preserve"> – 4 godz.</w:t>
            </w:r>
          </w:p>
        </w:tc>
      </w:tr>
      <w:tr w:rsidRPr="00B169DF" w:rsidR="00EB4902" w:rsidTr="53CC51E1" w14:paraId="6A7DE285" w14:textId="77777777">
        <w:tc>
          <w:tcPr>
            <w:tcW w:w="9520" w:type="dxa"/>
            <w:tcMar/>
          </w:tcPr>
          <w:p w:rsidRPr="00B169DF" w:rsidR="00EB4902" w:rsidP="00EB4902" w:rsidRDefault="00E649C5" w14:paraId="31718166" w14:textId="08869F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t>7</w:t>
            </w:r>
            <w:r w:rsidRPr="006B6ACB">
              <w:t>. Samorządowe kolegia odwoławcze</w:t>
            </w:r>
            <w:r>
              <w:t xml:space="preserve"> – 2 godz.</w:t>
            </w:r>
          </w:p>
        </w:tc>
      </w:tr>
      <w:tr w:rsidRPr="00B169DF" w:rsidR="00E649C5" w:rsidTr="53CC51E1" w14:paraId="42742C48" w14:textId="77777777">
        <w:tc>
          <w:tcPr>
            <w:tcW w:w="9520" w:type="dxa"/>
            <w:tcMar/>
          </w:tcPr>
          <w:p w:rsidRPr="006B6ACB" w:rsidR="00E649C5" w:rsidP="00EB4902" w:rsidRDefault="00E649C5" w14:paraId="5046AD53" w14:textId="277161F2">
            <w:pPr>
              <w:pStyle w:val="Akapitzlist"/>
              <w:spacing w:after="0" w:line="240" w:lineRule="auto"/>
              <w:ind w:left="-250" w:firstLine="250"/>
            </w:pPr>
            <w:r w:rsidR="64468400">
              <w:rPr/>
              <w:t xml:space="preserve">8. </w:t>
            </w:r>
            <w:r w:rsidR="64468400">
              <w:rPr/>
              <w:t xml:space="preserve">Wybrane zagadnienia i problemy materialnego prawa administracyjnego </w:t>
            </w:r>
            <w:r w:rsidR="64468400">
              <w:rPr/>
              <w:t>– 8</w:t>
            </w:r>
            <w:r w:rsidR="64468400">
              <w:rPr/>
              <w:t xml:space="preserve"> godz.</w:t>
            </w:r>
          </w:p>
        </w:tc>
      </w:tr>
    </w:tbl>
    <w:p w:rsidR="53CC51E1" w:rsidRDefault="53CC51E1" w14:paraId="0137CA0A" w14:textId="44CDBC79">
      <w:r>
        <w:br w:type="page"/>
      </w:r>
    </w:p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3CC51E1" w14:paraId="0931B5AE" w14:textId="77777777">
        <w:tc>
          <w:tcPr>
            <w:tcW w:w="9520" w:type="dxa"/>
            <w:tcMar/>
          </w:tcPr>
          <w:p w:rsidRPr="00B169DF" w:rsidR="0085747A" w:rsidP="009C54AE" w:rsidRDefault="0085747A" w14:paraId="72DFA7B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53CC51E1" w14:paraId="30742F29" w14:textId="77777777">
        <w:tc>
          <w:tcPr>
            <w:tcW w:w="9520" w:type="dxa"/>
            <w:tcMar/>
          </w:tcPr>
          <w:p w:rsidRPr="00E649C5" w:rsidR="0085747A" w:rsidP="009C54AE" w:rsidRDefault="00E649C5" w14:paraId="53138F7A" w14:textId="6622A48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 xml:space="preserve">1. Administracja i prawo administracyjne – podstawowe pojęcia – </w:t>
            </w:r>
            <w:r>
              <w:rPr>
                <w:rFonts w:ascii="Corbel" w:hAnsi="Corbel"/>
              </w:rPr>
              <w:t>4</w:t>
            </w:r>
            <w:r w:rsidRPr="00E649C5">
              <w:rPr>
                <w:rFonts w:ascii="Corbel" w:hAnsi="Corbel"/>
              </w:rPr>
              <w:t xml:space="preserve"> godz.</w:t>
            </w:r>
          </w:p>
        </w:tc>
      </w:tr>
      <w:tr w:rsidRPr="00B169DF" w:rsidR="0085747A" w:rsidTr="53CC51E1" w14:paraId="24A0F721" w14:textId="77777777">
        <w:tc>
          <w:tcPr>
            <w:tcW w:w="9520" w:type="dxa"/>
            <w:tcMar/>
          </w:tcPr>
          <w:p w:rsidRPr="00E649C5" w:rsidR="0085747A" w:rsidP="009C54AE" w:rsidRDefault="00E649C5" w14:paraId="74420AB0" w14:textId="57F41E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2. Źródła prawa administracyjnego – 4 godz.</w:t>
            </w:r>
          </w:p>
        </w:tc>
      </w:tr>
      <w:tr w:rsidRPr="00B169DF" w:rsidR="0085747A" w:rsidTr="53CC51E1" w14:paraId="71410136" w14:textId="77777777">
        <w:tc>
          <w:tcPr>
            <w:tcW w:w="9520" w:type="dxa"/>
            <w:tcMar/>
          </w:tcPr>
          <w:p w:rsidRPr="00E649C5" w:rsidR="0085747A" w:rsidP="009C54AE" w:rsidRDefault="00E649C5" w14:paraId="4E3563C3" w14:textId="6D5FC78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3. Zespolona i niezespolona administracja rządowa – 4 godz.</w:t>
            </w:r>
          </w:p>
        </w:tc>
      </w:tr>
      <w:tr w:rsidRPr="00B169DF" w:rsidR="00E649C5" w:rsidTr="53CC51E1" w14:paraId="5FCBB09A" w14:textId="77777777">
        <w:tc>
          <w:tcPr>
            <w:tcW w:w="9520" w:type="dxa"/>
            <w:tcMar/>
          </w:tcPr>
          <w:p w:rsidRPr="00E649C5" w:rsidR="00E649C5" w:rsidP="009C54AE" w:rsidRDefault="00E649C5" w14:paraId="121236C4" w14:textId="709E4CF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4. Podstawy funkcjonowania samorządu terytorialnego – 6 godz.</w:t>
            </w:r>
          </w:p>
        </w:tc>
      </w:tr>
      <w:tr w:rsidRPr="00B169DF" w:rsidR="00E649C5" w:rsidTr="53CC51E1" w14:paraId="0C3CEC29" w14:textId="77777777">
        <w:tc>
          <w:tcPr>
            <w:tcW w:w="9520" w:type="dxa"/>
            <w:tcMar/>
          </w:tcPr>
          <w:p w:rsidRPr="00E649C5" w:rsidR="00E649C5" w:rsidP="009C54AE" w:rsidRDefault="00E649C5" w14:paraId="4555EB9E" w14:textId="08C2120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5. Formy współdziałania jednostek samorządu terytorialnego – 2 godz.</w:t>
            </w:r>
          </w:p>
        </w:tc>
      </w:tr>
      <w:tr w:rsidRPr="00B169DF" w:rsidR="00E649C5" w:rsidTr="53CC51E1" w14:paraId="1F455729" w14:textId="77777777">
        <w:tc>
          <w:tcPr>
            <w:tcW w:w="9520" w:type="dxa"/>
            <w:tcMar/>
          </w:tcPr>
          <w:p w:rsidRPr="00E649C5" w:rsidR="00E649C5" w:rsidP="00E649C5" w:rsidRDefault="00E649C5" w14:paraId="3B21EB1C" w14:textId="0CC1C01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649C5">
              <w:rPr>
                <w:rFonts w:ascii="Corbel" w:hAnsi="Corbel"/>
              </w:rPr>
              <w:t>6. Wybrane problemy jednostek samorządu terytorialnego – 4 godz.</w:t>
            </w:r>
          </w:p>
        </w:tc>
      </w:tr>
      <w:tr w:rsidRPr="00B169DF" w:rsidR="00E649C5" w:rsidTr="53CC51E1" w14:paraId="2B08697D" w14:textId="77777777">
        <w:tc>
          <w:tcPr>
            <w:tcW w:w="9520" w:type="dxa"/>
            <w:tcMar/>
          </w:tcPr>
          <w:p w:rsidRPr="00E649C5" w:rsidR="00E649C5" w:rsidP="00E649C5" w:rsidRDefault="00E649C5" w14:paraId="2D18C9F4" w14:textId="3A1C568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3CC51E1" w:rsidR="64468400">
              <w:rPr>
                <w:rFonts w:ascii="Corbel" w:hAnsi="Corbel"/>
              </w:rPr>
              <w:t xml:space="preserve">7. Wybrane zagadnienia i problemy materialnego prawa administracyjnego </w:t>
            </w:r>
            <w:r w:rsidRPr="53CC51E1" w:rsidR="64468400">
              <w:rPr>
                <w:rFonts w:ascii="Corbel" w:hAnsi="Corbel"/>
              </w:rPr>
              <w:t xml:space="preserve">– </w:t>
            </w:r>
            <w:r w:rsidRPr="53CC51E1" w:rsidR="64468400">
              <w:rPr>
                <w:rFonts w:ascii="Corbel" w:hAnsi="Corbel"/>
              </w:rPr>
              <w:t>6</w:t>
            </w:r>
            <w:r w:rsidRPr="53CC51E1" w:rsidR="64468400">
              <w:rPr>
                <w:rFonts w:ascii="Corbel" w:hAnsi="Corbel"/>
              </w:rPr>
              <w:t xml:space="preserve"> </w:t>
            </w:r>
            <w:r w:rsidRPr="53CC51E1" w:rsidR="64468400">
              <w:rPr>
                <w:rFonts w:ascii="Corbel" w:hAnsi="Corbel"/>
              </w:rPr>
              <w:t>godz.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92CB9" w:rsidR="00C92CB9" w:rsidP="00C92CB9" w:rsidRDefault="00C92CB9" w14:paraId="69DBBE12" w14:textId="1205694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C92CB9">
        <w:rPr>
          <w:rFonts w:ascii="Corbel" w:hAnsi="Corbel"/>
          <w:b w:val="0"/>
          <w:smallCaps w:val="0"/>
          <w:sz w:val="22"/>
        </w:rPr>
        <w:t>Wykład: wykład z prezentacją multimedialną, analiza i interpretacja tekstów źródłowych, praca w grupach, analiza przypadków, metody kształcenia na odległość</w:t>
      </w:r>
    </w:p>
    <w:p w:rsidRPr="00C92CB9" w:rsidR="00C92CB9" w:rsidP="53CC51E1" w:rsidRDefault="00C92CB9" w14:paraId="70495A08" w14:textId="335B6B46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  <w:r w:rsidRPr="53CC51E1" w:rsidR="00C92CB9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Ćwiczenia: analiza tekstów z dyskusją, metoda projektów (projekt badawczy, wdrożeniowy, praktyczny), praca w grupach (rozwiązywanie zadań, dyskusja</w:t>
      </w:r>
      <w:r w:rsidRPr="53CC51E1" w:rsidR="00C92CB9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),</w:t>
      </w:r>
      <w:r w:rsidRPr="53CC51E1" w:rsidR="11518A86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53CC51E1" w:rsidR="00C92CB9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gry</w:t>
      </w:r>
      <w:r w:rsidRPr="53CC51E1" w:rsidR="00C92CB9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dydaktyczne, metody kształcenia na odległość </w:t>
      </w:r>
    </w:p>
    <w:p w:rsidRPr="00B169DF" w:rsidR="00E960BB" w:rsidP="009C54AE" w:rsidRDefault="00E960BB" w14:paraId="5608EB3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53CC51E1" w14:paraId="226D9E85" w14:textId="77777777">
        <w:tc>
          <w:tcPr>
            <w:tcW w:w="1985" w:type="dxa"/>
            <w:tcMar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85747A" w:rsidTr="53CC51E1" w14:paraId="3A51B283" w14:textId="77777777">
        <w:tc>
          <w:tcPr>
            <w:tcW w:w="1985" w:type="dxa"/>
            <w:tcMar/>
          </w:tcPr>
          <w:p w:rsidRPr="00B169DF" w:rsidR="0085747A" w:rsidP="009C54AE" w:rsidRDefault="0085747A" w14:paraId="626716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B169DF" w:rsidR="0085747A" w:rsidP="53CC51E1" w:rsidRDefault="00C92CB9" w14:paraId="27D90EF1" w14:textId="351765AC">
            <w:pPr>
              <w:pStyle w:val="Punktygwne"/>
              <w:tabs>
                <w:tab w:val="left" w:pos="1369"/>
              </w:tabs>
              <w:spacing w:before="0" w:after="0"/>
              <w:rPr>
                <w:rFonts w:ascii="Corbel" w:hAnsi="Corbel"/>
                <w:b w:val="0"/>
                <w:bCs w:val="0"/>
                <w:strike w:val="1"/>
              </w:rPr>
            </w:pP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KOLOKWIUM</w:t>
            </w:r>
          </w:p>
        </w:tc>
        <w:tc>
          <w:tcPr>
            <w:tcW w:w="2126" w:type="dxa"/>
            <w:tcMar/>
          </w:tcPr>
          <w:p w:rsidRPr="00B169DF" w:rsidR="0085747A" w:rsidP="009C54AE" w:rsidRDefault="00C92CB9" w14:paraId="4D1F06B9" w14:textId="52E518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Pr="00B169DF" w:rsidR="0085747A" w:rsidTr="53CC51E1" w14:paraId="635E67C7" w14:textId="77777777">
        <w:tc>
          <w:tcPr>
            <w:tcW w:w="1985" w:type="dxa"/>
            <w:tcMar/>
          </w:tcPr>
          <w:p w:rsidRPr="00B169DF" w:rsidR="0085747A" w:rsidP="009C54AE" w:rsidRDefault="0085747A" w14:paraId="6B3A1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B169DF" w:rsidR="0085747A" w:rsidP="53CC51E1" w:rsidRDefault="00C92CB9" w14:paraId="2E22BC82" w14:textId="3A67D6A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KOLOKWIUM</w:t>
            </w:r>
          </w:p>
        </w:tc>
        <w:tc>
          <w:tcPr>
            <w:tcW w:w="2126" w:type="dxa"/>
            <w:tcMar/>
          </w:tcPr>
          <w:p w:rsidRPr="00B169DF" w:rsidR="0085747A" w:rsidP="009C54AE" w:rsidRDefault="00C92CB9" w14:paraId="05A69994" w14:textId="464B26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Pr="00B169DF" w:rsidR="00C92CB9" w:rsidTr="53CC51E1" w14:paraId="1B8929E0" w14:textId="77777777">
        <w:tc>
          <w:tcPr>
            <w:tcW w:w="1985" w:type="dxa"/>
            <w:tcMar/>
          </w:tcPr>
          <w:p w:rsidRPr="00B169DF" w:rsidR="00C92CB9" w:rsidP="009C54AE" w:rsidRDefault="00C92CB9" w14:paraId="71C073D8" w14:textId="355C4D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B169DF" w:rsidR="00C92CB9" w:rsidP="53CC51E1" w:rsidRDefault="00C92CB9" w14:paraId="7F290DC4" w14:textId="0712A29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KOLOKWIUM</w:t>
            </w:r>
          </w:p>
        </w:tc>
        <w:tc>
          <w:tcPr>
            <w:tcW w:w="2126" w:type="dxa"/>
            <w:tcMar/>
          </w:tcPr>
          <w:p w:rsidRPr="00B169DF" w:rsidR="00C92CB9" w:rsidP="009C54AE" w:rsidRDefault="00C92CB9" w14:paraId="65021269" w14:textId="6EF430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Pr="00B169DF" w:rsidR="00C92CB9" w:rsidTr="53CC51E1" w14:paraId="01C4924D" w14:textId="77777777">
        <w:tc>
          <w:tcPr>
            <w:tcW w:w="1985" w:type="dxa"/>
            <w:tcMar/>
          </w:tcPr>
          <w:p w:rsidRPr="00B169DF" w:rsidR="00C92CB9" w:rsidP="009C54AE" w:rsidRDefault="00C92CB9" w14:paraId="4F97BC02" w14:textId="119F26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B169DF" w:rsidR="00C92CB9" w:rsidP="53CC51E1" w:rsidRDefault="00C92CB9" w14:paraId="0B148AD9" w14:textId="2F38BC1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KOLOKWIUM</w:t>
            </w:r>
          </w:p>
        </w:tc>
        <w:tc>
          <w:tcPr>
            <w:tcW w:w="2126" w:type="dxa"/>
            <w:tcMar/>
          </w:tcPr>
          <w:p w:rsidRPr="00B169DF" w:rsidR="00C92CB9" w:rsidP="009C54AE" w:rsidRDefault="00C92CB9" w14:paraId="2E1F4C73" w14:textId="290FF6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Pr="00B169DF" w:rsidR="00C92CB9" w:rsidTr="53CC51E1" w14:paraId="23BF27E3" w14:textId="77777777">
        <w:tc>
          <w:tcPr>
            <w:tcW w:w="1985" w:type="dxa"/>
            <w:tcMar/>
          </w:tcPr>
          <w:p w:rsidRPr="00B169DF" w:rsidR="00C92CB9" w:rsidP="009C54AE" w:rsidRDefault="00C92CB9" w14:paraId="38F2B2D3" w14:textId="451D91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B169DF" w:rsidR="00C92CB9" w:rsidP="53CC51E1" w:rsidRDefault="00C92CB9" w14:paraId="51C309C4" w14:textId="669709F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>Egzamin PISEMNY</w:t>
            </w:r>
            <w:r w:rsidRPr="53CC51E1" w:rsidR="00C92CB9">
              <w:rPr>
                <w:rFonts w:ascii="Corbel" w:hAnsi="Corbel"/>
                <w:b w:val="0"/>
                <w:bCs w:val="0"/>
                <w:sz w:val="22"/>
                <w:szCs w:val="22"/>
              </w:rPr>
              <w:t xml:space="preserve"> LUB USTNY, KOLOKWIUM</w:t>
            </w:r>
          </w:p>
        </w:tc>
        <w:tc>
          <w:tcPr>
            <w:tcW w:w="2126" w:type="dxa"/>
            <w:tcMar/>
          </w:tcPr>
          <w:p w:rsidRPr="00B169DF" w:rsidR="00C92CB9" w:rsidP="009C54AE" w:rsidRDefault="00C92CB9" w14:paraId="425A781F" w14:textId="58539A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3CC51E1" w14:paraId="79EB57FB" w14:textId="77777777">
        <w:tc>
          <w:tcPr>
            <w:tcW w:w="9670" w:type="dxa"/>
            <w:tcMar/>
          </w:tcPr>
          <w:p w:rsidR="00C92CB9" w:rsidP="53CC51E1" w:rsidRDefault="00C92CB9" w14:paraId="59095347" w14:textId="490E175B">
            <w:pPr>
              <w:spacing w:after="0" w:line="240" w:lineRule="auto"/>
              <w:jc w:val="both"/>
              <w:rPr>
                <w:rFonts w:ascii="Corbel" w:hAnsi="Corbel" w:cs="Corbel"/>
                <w:i w:val="1"/>
                <w:iCs w:val="1"/>
                <w:smallCaps w:val="1"/>
                <w:kern w:val="1"/>
              </w:rPr>
            </w:pPr>
            <w:r w:rsidRPr="53CC51E1" w:rsidR="00C92CB9">
              <w:rPr>
                <w:i w:val="1"/>
                <w:iCs w:val="1"/>
                <w:smallCaps w:val="1"/>
                <w:kern w:val="1"/>
              </w:rPr>
              <w:t xml:space="preserve">W przypadku </w:t>
            </w:r>
            <w:r w:rsidRPr="53CC51E1" w:rsidR="00C92CB9">
              <w:rPr>
                <w:i w:val="1"/>
                <w:iCs w:val="1"/>
                <w:smallCaps w:val="1"/>
                <w:kern w:val="1"/>
              </w:rPr>
              <w:t>ćwiczen</w:t>
            </w:r>
            <w:r w:rsidRPr="53CC51E1" w:rsidR="00C92CB9">
              <w:rPr>
                <w:i w:val="1"/>
                <w:iCs w:val="1"/>
                <w:smallCaps w:val="1"/>
                <w:kern w:val="1"/>
              </w:rPr>
              <w:t>.: frekwencja na ćwiczeniach ustalana na podstawie listy obecności, aktywność na zajęciach, wyniki kolokwium ustalane na podstawie pisemnych prac studentów</w:t>
            </w:r>
            <w:r w:rsidRPr="53CC51E1" w:rsidR="46F515BD">
              <w:rPr>
                <w:i w:val="1"/>
                <w:iCs w:val="1"/>
                <w:smallCaps w:val="1"/>
                <w:kern w:val="1"/>
              </w:rPr>
              <w:t xml:space="preserve"> </w:t>
            </w:r>
            <w:r w:rsidRPr="53CC51E1" w:rsidR="00C92CB9">
              <w:rPr>
                <w:i w:val="1"/>
                <w:iCs w:val="1"/>
                <w:smallCaps w:val="1"/>
                <w:kern w:val="1"/>
              </w:rPr>
              <w:t>gdzie ocena pozytywna osiągana jest w przypadku uzyskania ponad 50% poprawnych odpowiedzi.</w:t>
            </w:r>
          </w:p>
          <w:p w:rsidRPr="00C92CB9" w:rsidR="0085747A" w:rsidP="00C92CB9" w:rsidRDefault="00C92CB9" w14:paraId="2BB5D64F" w14:textId="0FAE7735">
            <w:pPr>
              <w:spacing w:after="0" w:line="240" w:lineRule="auto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i/>
                <w:smallCaps/>
                <w:kern w:val="1"/>
                <w:szCs w:val="24"/>
              </w:rPr>
              <w:t>W przypadku wykładu: wyniki egzaminu ustalane na podstawie pisemnych lub ustnych odpowiedzi studentów gdzie ocena pozytywna osiągana jest w przypadku uzyskania ponad 50% poprawnych odpowiedzi. Kryteria oceny: kompletność odpowiedzi, poprawna terminologia, aktualny stan prawny.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C92CB9" w14:paraId="3A344839" w14:textId="62E563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C92CB9" w14:paraId="63CF7F11" w14:textId="7C978D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C54AE" w:rsidRDefault="00B74AC3" w14:paraId="03E3072C" w14:textId="73C8B3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C54AE" w:rsidRDefault="00C92CB9" w14:paraId="4747719D" w14:textId="21AB8A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C54AE" w:rsidRDefault="00C92CB9" w14:paraId="6623D12B" w14:textId="67E45D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B74AC3" w14:paraId="0C6D98E0" w14:textId="3F67B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B74AC3" w14:paraId="5AB3311D" w14:textId="318D9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B74AC3" w:rsidP="00B74AC3" w:rsidRDefault="0085747A" w14:paraId="7EFD6298" w14:textId="77777777">
            <w:pPr>
              <w:spacing w:after="0" w:line="240" w:lineRule="auto"/>
              <w:ind w:left="709" w:hanging="709"/>
              <w:rPr>
                <w:rFonts w:ascii="Corbel" w:hAnsi="Corbel"/>
              </w:rPr>
            </w:pPr>
            <w:r w:rsidRPr="00B169DF">
              <w:rPr>
                <w:rFonts w:ascii="Corbel" w:hAnsi="Corbel"/>
                <w:szCs w:val="24"/>
              </w:rPr>
              <w:t>Literatura podstawowa:</w:t>
            </w:r>
            <w:r w:rsidRPr="00E5781E" w:rsidR="00B74AC3">
              <w:rPr>
                <w:rFonts w:ascii="Corbel" w:hAnsi="Corbel"/>
              </w:rPr>
              <w:t xml:space="preserve"> </w:t>
            </w:r>
          </w:p>
          <w:p w:rsidRPr="00B74AC3" w:rsidR="00B74AC3" w:rsidP="00B74AC3" w:rsidRDefault="00B74AC3" w14:paraId="6EE4A992" w14:textId="5592E238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 xml:space="preserve">1. E. Ura, Prawo administracyjne, Wolters Kluwer, Warszawa 2021. </w:t>
            </w:r>
          </w:p>
          <w:p w:rsidRPr="00B74AC3" w:rsidR="00B74AC3" w:rsidP="00B74AC3" w:rsidRDefault="00B74AC3" w14:paraId="52305F10" w14:textId="721534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K. Kędzierski, E. Kubas, </w:t>
            </w:r>
            <w:r w:rsidRPr="00B74AC3">
              <w:rPr>
                <w:rFonts w:ascii="Corbel" w:hAnsi="Corbel"/>
                <w:b w:val="0"/>
                <w:color w:val="000000"/>
                <w:sz w:val="22"/>
              </w:rPr>
              <w:t>Prawo administracyjne. Testy, kazusy, pytania sprawdzające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Pr="00B74AC3">
              <w:rPr>
                <w:rFonts w:ascii="Corbel" w:hAnsi="Corbel"/>
                <w:b w:val="0"/>
                <w:sz w:val="22"/>
              </w:rPr>
              <w:t xml:space="preserve">Wolters Kluwer, </w:t>
            </w: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2021.</w:t>
            </w:r>
          </w:p>
          <w:p w:rsidRPr="00B74AC3" w:rsidR="0085747A" w:rsidP="00B74AC3" w:rsidRDefault="00B74AC3" w14:paraId="45ECCD87" w14:textId="3DBD70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74AC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3. M. Zdyb, J. Stelmasiak (red.), Prawo administracyjne, Wolters Kluwer, Warszawa 2020.</w:t>
            </w:r>
          </w:p>
          <w:p w:rsidRPr="00B74AC3" w:rsidR="00B74AC3" w:rsidP="00B74AC3" w:rsidRDefault="00B74AC3" w14:paraId="0B544F6A" w14:textId="47B8DDD8">
            <w:pPr>
              <w:spacing w:after="0" w:line="240" w:lineRule="auto"/>
              <w:ind w:left="209" w:hanging="2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  <w:smallCaps/>
                <w:color w:val="000000"/>
              </w:rPr>
              <w:t xml:space="preserve">4. </w:t>
            </w:r>
            <w:r w:rsidRPr="00B74AC3">
              <w:rPr>
                <w:rFonts w:ascii="Corbel" w:hAnsi="Corbel"/>
              </w:rPr>
              <w:t xml:space="preserve">B. Jaworska-Dębska, P. Kledzik, J. </w:t>
            </w:r>
            <w:proofErr w:type="spellStart"/>
            <w:r w:rsidRPr="00B74AC3">
              <w:rPr>
                <w:rFonts w:ascii="Corbel" w:hAnsi="Corbel"/>
              </w:rPr>
              <w:t>Sługocki</w:t>
            </w:r>
            <w:proofErr w:type="spellEnd"/>
            <w:r w:rsidRPr="00B74AC3">
              <w:rPr>
                <w:rFonts w:ascii="Corbel" w:hAnsi="Corbel"/>
              </w:rPr>
              <w:t>, Wzorce i zasady działania współczesnej administracji publicznej, Wyd. Wolters Kluwer, Warszawa 2020,</w:t>
            </w:r>
            <w:r w:rsidRPr="00D764B1">
              <w:rPr>
                <w:rFonts w:ascii="Corbel" w:hAnsi="Corbel"/>
              </w:rPr>
              <w:t xml:space="preserve"> </w:t>
            </w: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9E3E4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74AC3" w:rsidR="00B74AC3" w:rsidP="00B74AC3" w:rsidRDefault="00B74AC3" w14:paraId="024B43F0" w14:textId="59365E37">
            <w:pPr>
              <w:spacing w:after="0" w:line="240" w:lineRule="auto"/>
              <w:ind w:left="709" w:hanging="709"/>
              <w:jc w:val="both"/>
              <w:rPr>
                <w:rFonts w:ascii="Corbel" w:hAnsi="Corbel"/>
              </w:rPr>
            </w:pPr>
            <w:r w:rsidRPr="00B74AC3">
              <w:rPr>
                <w:rFonts w:ascii="Corbel" w:hAnsi="Corbel"/>
              </w:rPr>
              <w:t>1. J. Zimmermann, Prawo administracyjne, Wyd. Wolters Kluwer 2020.</w:t>
            </w:r>
          </w:p>
          <w:p w:rsidRPr="00B74AC3" w:rsidR="00B74AC3" w:rsidP="00B74AC3" w:rsidRDefault="00B74AC3" w14:paraId="1C7A0051" w14:textId="661E7E65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/>
                <w:b w:val="0"/>
                <w:sz w:val="22"/>
              </w:rPr>
              <w:t xml:space="preserve">2. </w:t>
            </w: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E. Ura, E. Feret, S. Pieprzny (red.), Aktualne problemy funkcjonowania samorządu terytorialnego, Sandomierz-Rzeszów 2017.</w:t>
            </w:r>
          </w:p>
          <w:p w:rsidRPr="00B74AC3" w:rsidR="00B74AC3" w:rsidP="00B74AC3" w:rsidRDefault="00B74AC3" w14:paraId="0F6AEAC3" w14:textId="53E350F1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3. E. Ura, S. Pieprzny (red.), Problemy współczesnej administracji publicznej w Polsce, Rzeszów 2016.</w:t>
            </w:r>
          </w:p>
          <w:p w:rsidRPr="00B74AC3" w:rsidR="00B74AC3" w:rsidP="00B74AC3" w:rsidRDefault="00B74AC3" w14:paraId="13BD0253" w14:textId="204FF68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4. E. Ura, E. Feret, S. Pieprzny (red.), Jednostka wobec działań administracji publicznej, Rzeszów 2016.</w:t>
            </w:r>
          </w:p>
          <w:p w:rsidRPr="00B74AC3" w:rsidR="00B74AC3" w:rsidP="00B74AC3" w:rsidRDefault="00B74AC3" w14:paraId="550EE891" w14:textId="67427467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</w:pPr>
            <w:r w:rsidRPr="00B74AC3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5. B. Jaworski, M. Ura (red.), Prawnoadministracyjne i finansowe aspekty bezpieczeństwa wewnętrznego państwa wobec aktualnych problemów migracyjnych, Rzeszów 2017.</w:t>
            </w:r>
          </w:p>
          <w:p w:rsidRPr="00B74AC3" w:rsidR="00B74AC3" w:rsidP="009C54AE" w:rsidRDefault="00B74AC3" w14:paraId="4596EF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4016" w:rsidP="00C16ABF" w:rsidRDefault="00714016" w14:paraId="4791E478" w14:textId="77777777">
      <w:pPr>
        <w:spacing w:after="0" w:line="240" w:lineRule="auto"/>
      </w:pPr>
      <w:r>
        <w:separator/>
      </w:r>
    </w:p>
  </w:endnote>
  <w:endnote w:type="continuationSeparator" w:id="0">
    <w:p w:rsidR="00714016" w:rsidP="00C16ABF" w:rsidRDefault="00714016" w14:paraId="0BB21A4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4016" w:rsidP="00C16ABF" w:rsidRDefault="00714016" w14:paraId="44D4204C" w14:textId="77777777">
      <w:pPr>
        <w:spacing w:after="0" w:line="240" w:lineRule="auto"/>
      </w:pPr>
      <w:r>
        <w:separator/>
      </w:r>
    </w:p>
  </w:footnote>
  <w:footnote w:type="continuationSeparator" w:id="0">
    <w:p w:rsidR="00714016" w:rsidP="00C16ABF" w:rsidRDefault="00714016" w14:paraId="14AE195B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725103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80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01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98E"/>
    <w:rsid w:val="0082145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4AC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CB9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76E26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9C5"/>
    <w:rsid w:val="00E742AA"/>
    <w:rsid w:val="00E77E88"/>
    <w:rsid w:val="00E8107D"/>
    <w:rsid w:val="00E960BB"/>
    <w:rsid w:val="00EA2074"/>
    <w:rsid w:val="00EA4832"/>
    <w:rsid w:val="00EA4E9D"/>
    <w:rsid w:val="00EB4902"/>
    <w:rsid w:val="00EC4899"/>
    <w:rsid w:val="00EC6066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518A86"/>
    <w:rsid w:val="24432EC8"/>
    <w:rsid w:val="408E7F59"/>
    <w:rsid w:val="46F515BD"/>
    <w:rsid w:val="5094B11F"/>
    <w:rsid w:val="53CC51E1"/>
    <w:rsid w:val="6141A780"/>
    <w:rsid w:val="64468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2023-08-30T19:59:00.0000000Z</dcterms:created>
  <dcterms:modified xsi:type="dcterms:W3CDTF">2023-09-30T20:08:17.8234027Z</dcterms:modified>
</coreProperties>
</file>